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A10B7" w14:textId="193F30B8" w:rsidR="00922775" w:rsidRDefault="00922775" w:rsidP="00922775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r>
        <w:rPr>
          <w:rFonts w:ascii="Arial" w:hAnsi="Arial" w:cs="Arial"/>
          <w:b/>
          <w:sz w:val="28"/>
          <w:szCs w:val="28"/>
        </w:rPr>
        <w:t>3GPP TSG RAN Meeting #89e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922775">
        <w:rPr>
          <w:rFonts w:ascii="Arial" w:hAnsi="Arial" w:cs="Arial"/>
          <w:b/>
          <w:sz w:val="28"/>
          <w:szCs w:val="28"/>
        </w:rPr>
        <w:t>RP-201571</w:t>
      </w:r>
    </w:p>
    <w:p w14:paraId="021F99B5" w14:textId="44000217" w:rsidR="00981288" w:rsidRDefault="00922775" w:rsidP="00922775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September 14 – 18, 2020</w:t>
      </w:r>
      <w:bookmarkEnd w:id="0"/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Rel-17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35BCCB0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22775" w:rsidRPr="00922775">
        <w:rPr>
          <w:rFonts w:ascii="Arial" w:eastAsia="Batang" w:hAnsi="Arial"/>
          <w:b/>
          <w:lang w:eastAsia="zh-CN"/>
        </w:rPr>
        <w:t>9.9.16.1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 xml:space="preserve">Rel-17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 xml:space="preserve">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2411E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2411E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2411E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241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2411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2411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2411E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Core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2411E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Perf.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48CCDD9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BB60A46" w14:textId="77777777" w:rsidR="00DD517A" w:rsidRPr="00F248B9" w:rsidRDefault="00AE263F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F22615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8456F">
              <w:rPr>
                <w:rFonts w:ascii="Arial" w:hAnsi="Arial" w:cs="Arial"/>
                <w:sz w:val="18"/>
                <w:szCs w:val="18"/>
                <w:lang w:val="sv-SE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F22615" w:rsidRDefault="007820B9" w:rsidP="007820B9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436AD5B6" w14:textId="73FD4357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RAN#9</w:t>
            </w:r>
            <w:r w:rsidR="00D25CB2" w:rsidRPr="00CB50A0">
              <w:rPr>
                <w:rFonts w:cs="Arial"/>
                <w:i/>
                <w:szCs w:val="18"/>
                <w:lang w:eastAsia="zh-CN"/>
              </w:rPr>
              <w:t>3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566523B1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FD0DB60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2F30DEB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Default="00074E90" w:rsidP="007820B9">
      <w:pPr>
        <w:ind w:right="-99"/>
        <w:rPr>
          <w:i/>
        </w:rPr>
      </w:pPr>
      <w:r>
        <w:rPr>
          <w:i/>
        </w:rPr>
        <w:t>Per</w:t>
      </w:r>
      <w:r w:rsidR="00677BE5">
        <w:rPr>
          <w:i/>
        </w:rPr>
        <w:t xml:space="preserve"> Lindell</w:t>
      </w:r>
      <w:r w:rsidR="00314442">
        <w:rPr>
          <w:i/>
        </w:rPr>
        <w:t xml:space="preserve">, Ericsson, </w:t>
      </w:r>
      <w:hyperlink r:id="rId15" w:history="1">
        <w:r w:rsidR="00314442"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proofErr w:type="spellStart"/>
            <w:r w:rsidRPr="00C036CB">
              <w:rPr>
                <w:lang w:eastAsia="zh-CN"/>
              </w:rPr>
              <w:t>HiSilicon</w:t>
            </w:r>
            <w:proofErr w:type="spellEnd"/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4361"/>
    <w:rsid w:val="00CF6810"/>
    <w:rsid w:val="00D00E3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4C4A2F-5D88-4761-A3B2-E276F01C6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5</Pages>
  <Words>925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6413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21</cp:revision>
  <cp:lastPrinted>2000-02-29T10:31:00Z</cp:lastPrinted>
  <dcterms:created xsi:type="dcterms:W3CDTF">2020-06-05T17:49:00Z</dcterms:created>
  <dcterms:modified xsi:type="dcterms:W3CDTF">2020-09-03T19:53:00Z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